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8EE38" w14:textId="77777777" w:rsidR="003311DA" w:rsidRDefault="003311DA" w:rsidP="003311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HOLT</w:t>
      </w:r>
      <w:r>
        <w:rPr>
          <w:rFonts w:cs="Times New Roman"/>
          <w:szCs w:val="24"/>
        </w:rPr>
        <w:t xml:space="preserve">        (fl.1416)</w:t>
      </w:r>
    </w:p>
    <w:p w14:paraId="1927CA4A" w14:textId="77777777" w:rsidR="003311DA" w:rsidRDefault="003311DA" w:rsidP="003311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Biggleswade. Dyer.</w:t>
      </w:r>
    </w:p>
    <w:p w14:paraId="26883A99" w14:textId="77777777" w:rsidR="003311DA" w:rsidRDefault="003311DA" w:rsidP="003311DA">
      <w:pPr>
        <w:pStyle w:val="NoSpacing"/>
        <w:rPr>
          <w:rFonts w:cs="Times New Roman"/>
          <w:szCs w:val="24"/>
        </w:rPr>
      </w:pPr>
    </w:p>
    <w:p w14:paraId="533CBE85" w14:textId="77777777" w:rsidR="003311DA" w:rsidRDefault="003311DA" w:rsidP="003311DA">
      <w:pPr>
        <w:pStyle w:val="NoSpacing"/>
        <w:rPr>
          <w:rFonts w:cs="Times New Roman"/>
          <w:szCs w:val="24"/>
        </w:rPr>
      </w:pPr>
    </w:p>
    <w:p w14:paraId="4572C16E" w14:textId="77777777" w:rsidR="00D37AE3" w:rsidRDefault="00D37AE3" w:rsidP="00D37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>Thomas Stirkland(q.v.) brought a plaint of debt against him and Robert</w:t>
      </w:r>
    </w:p>
    <w:p w14:paraId="5E7382E8" w14:textId="77777777" w:rsidR="00D37AE3" w:rsidRDefault="00D37AE3" w:rsidP="00D37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Dunby of Biggleswade(q.v.).</w:t>
      </w:r>
    </w:p>
    <w:p w14:paraId="0E3FECF9" w14:textId="02CC65F9" w:rsidR="00D37AE3" w:rsidRDefault="00D37AE3" w:rsidP="003311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B1E5C">
          <w:rPr>
            <w:rStyle w:val="Hyperlink"/>
            <w:rFonts w:cs="Times New Roman"/>
            <w:szCs w:val="24"/>
          </w:rPr>
          <w:t>https://waalt.uh.edu/index.php/CP40/618:_K-Z</w:t>
        </w:r>
      </w:hyperlink>
      <w:r>
        <w:rPr>
          <w:rFonts w:cs="Times New Roman"/>
          <w:szCs w:val="24"/>
        </w:rPr>
        <w:t xml:space="preserve"> )</w:t>
      </w:r>
    </w:p>
    <w:p w14:paraId="5C65E455" w14:textId="77777777" w:rsidR="003311DA" w:rsidRDefault="003311DA" w:rsidP="003311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>Thomas Strickland(q.v.) brought a plaint of debt against him and Robert Dunby</w:t>
      </w:r>
    </w:p>
    <w:p w14:paraId="4BF57FEC" w14:textId="77777777" w:rsidR="003311DA" w:rsidRDefault="003311DA" w:rsidP="003311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Biggleswade(q.v.).</w:t>
      </w:r>
    </w:p>
    <w:p w14:paraId="243961EB" w14:textId="77777777" w:rsidR="003311DA" w:rsidRDefault="003311DA" w:rsidP="003311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486E3E66" w14:textId="77777777" w:rsidR="003311DA" w:rsidRDefault="003311DA" w:rsidP="003311DA">
      <w:pPr>
        <w:pStyle w:val="NoSpacing"/>
        <w:rPr>
          <w:rFonts w:cs="Times New Roman"/>
          <w:szCs w:val="24"/>
        </w:rPr>
      </w:pPr>
    </w:p>
    <w:p w14:paraId="485CBA94" w14:textId="77777777" w:rsidR="003311DA" w:rsidRDefault="003311DA" w:rsidP="003311DA">
      <w:pPr>
        <w:pStyle w:val="NoSpacing"/>
        <w:rPr>
          <w:rFonts w:cs="Times New Roman"/>
          <w:szCs w:val="24"/>
        </w:rPr>
      </w:pPr>
    </w:p>
    <w:p w14:paraId="286E8C58" w14:textId="77777777" w:rsidR="003311DA" w:rsidRDefault="003311DA" w:rsidP="003311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June 2023</w:t>
      </w:r>
    </w:p>
    <w:p w14:paraId="5A7E61A8" w14:textId="7585ADBA" w:rsidR="00D37AE3" w:rsidRDefault="00D37AE3" w:rsidP="003311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2023</w:t>
      </w:r>
    </w:p>
    <w:p w14:paraId="42A4B4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6ABA2" w14:textId="77777777" w:rsidR="00374C56" w:rsidRDefault="00374C56" w:rsidP="009139A6">
      <w:r>
        <w:separator/>
      </w:r>
    </w:p>
  </w:endnote>
  <w:endnote w:type="continuationSeparator" w:id="0">
    <w:p w14:paraId="7DC11DD5" w14:textId="77777777" w:rsidR="00374C56" w:rsidRDefault="00374C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5C2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25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88D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04219" w14:textId="77777777" w:rsidR="00374C56" w:rsidRDefault="00374C56" w:rsidP="009139A6">
      <w:r>
        <w:separator/>
      </w:r>
    </w:p>
  </w:footnote>
  <w:footnote w:type="continuationSeparator" w:id="0">
    <w:p w14:paraId="4AA95880" w14:textId="77777777" w:rsidR="00374C56" w:rsidRDefault="00374C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B72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6C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D2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DA"/>
    <w:rsid w:val="000666E0"/>
    <w:rsid w:val="002510B7"/>
    <w:rsid w:val="003311DA"/>
    <w:rsid w:val="00374C5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37AE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50BAE"/>
  <w15:chartTrackingRefBased/>
  <w15:docId w15:val="{DA66E425-7FB8-4A45-806D-F74C044C6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311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2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2023-06-14T13:57:00Z</dcterms:created>
  <dcterms:modified xsi:type="dcterms:W3CDTF">2023-10-28T07:21:00Z</dcterms:modified>
</cp:coreProperties>
</file>